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AD1" w:rsidRPr="00DB0EF6" w:rsidRDefault="00E30AD1" w:rsidP="00BA00AC">
      <w:pPr>
        <w:spacing w:line="360" w:lineRule="auto"/>
        <w:jc w:val="center"/>
        <w:rPr>
          <w:rFonts w:ascii="黑体" w:eastAsia="黑体"/>
          <w:sz w:val="32"/>
          <w:szCs w:val="32"/>
        </w:rPr>
      </w:pPr>
      <w:r w:rsidRPr="00DB0EF6">
        <w:rPr>
          <w:rFonts w:ascii="黑体" w:eastAsia="黑体" w:hint="eastAsia"/>
          <w:sz w:val="32"/>
          <w:szCs w:val="32"/>
        </w:rPr>
        <w:t>优秀共产党员先进事迹材料</w:t>
      </w:r>
    </w:p>
    <w:p w:rsidR="00E30AD1" w:rsidRPr="00DB0EF6" w:rsidRDefault="00E30AD1" w:rsidP="00BA00AC">
      <w:pPr>
        <w:spacing w:line="360" w:lineRule="auto"/>
        <w:jc w:val="center"/>
        <w:rPr>
          <w:sz w:val="24"/>
          <w:szCs w:val="24"/>
        </w:rPr>
      </w:pPr>
      <w:r w:rsidRPr="00DB0EF6">
        <w:rPr>
          <w:rFonts w:hint="eastAsia"/>
          <w:sz w:val="24"/>
          <w:szCs w:val="24"/>
        </w:rPr>
        <w:t>应用心理学学生支部</w:t>
      </w:r>
      <w:r w:rsidRPr="00DB0EF6">
        <w:rPr>
          <w:sz w:val="24"/>
          <w:szCs w:val="24"/>
        </w:rPr>
        <w:t xml:space="preserve">     </w:t>
      </w:r>
      <w:r w:rsidRPr="00DB0EF6">
        <w:rPr>
          <w:rFonts w:hint="eastAsia"/>
          <w:sz w:val="24"/>
          <w:szCs w:val="24"/>
        </w:rPr>
        <w:t>严凤云</w:t>
      </w:r>
    </w:p>
    <w:p w:rsidR="00E30AD1" w:rsidRPr="00DB0EF6" w:rsidRDefault="00E30AD1" w:rsidP="00DB0EF6">
      <w:pPr>
        <w:spacing w:line="360" w:lineRule="auto"/>
        <w:ind w:firstLineChars="200" w:firstLine="31680"/>
        <w:rPr>
          <w:sz w:val="24"/>
          <w:szCs w:val="24"/>
        </w:rPr>
      </w:pPr>
      <w:r w:rsidRPr="00DB0EF6">
        <w:rPr>
          <w:rFonts w:hint="eastAsia"/>
          <w:sz w:val="24"/>
          <w:szCs w:val="24"/>
        </w:rPr>
        <w:t>严凤云同志于</w:t>
      </w:r>
      <w:r w:rsidRPr="00DB0EF6">
        <w:rPr>
          <w:sz w:val="24"/>
          <w:szCs w:val="24"/>
        </w:rPr>
        <w:t>2012</w:t>
      </w:r>
      <w:r w:rsidRPr="00DB0EF6">
        <w:rPr>
          <w:rFonts w:hint="eastAsia"/>
          <w:sz w:val="24"/>
          <w:szCs w:val="24"/>
        </w:rPr>
        <w:t>年</w:t>
      </w:r>
      <w:r w:rsidRPr="00DB0EF6">
        <w:rPr>
          <w:sz w:val="24"/>
          <w:szCs w:val="24"/>
        </w:rPr>
        <w:t>5</w:t>
      </w:r>
      <w:r w:rsidRPr="00DB0EF6">
        <w:rPr>
          <w:rFonts w:hint="eastAsia"/>
          <w:sz w:val="24"/>
          <w:szCs w:val="24"/>
        </w:rPr>
        <w:t>月加入中国共产党，</w:t>
      </w:r>
      <w:r w:rsidRPr="00DB0EF6">
        <w:rPr>
          <w:sz w:val="24"/>
          <w:szCs w:val="24"/>
        </w:rPr>
        <w:t>2012</w:t>
      </w:r>
      <w:r w:rsidRPr="00DB0EF6">
        <w:rPr>
          <w:rFonts w:hint="eastAsia"/>
          <w:sz w:val="24"/>
          <w:szCs w:val="24"/>
        </w:rPr>
        <w:t>年</w:t>
      </w:r>
      <w:r w:rsidRPr="00DB0EF6">
        <w:rPr>
          <w:sz w:val="24"/>
          <w:szCs w:val="24"/>
        </w:rPr>
        <w:t>9</w:t>
      </w:r>
      <w:r w:rsidRPr="00DB0EF6">
        <w:rPr>
          <w:rFonts w:hint="eastAsia"/>
          <w:sz w:val="24"/>
          <w:szCs w:val="24"/>
        </w:rPr>
        <w:t>月就读于湖南科技大学，并从事为期三年的学生党建工作。三年来，她在领导老师和其他同志的支持帮助下，坚持以邓小平理论和</w:t>
      </w:r>
      <w:r w:rsidRPr="00DB0EF6">
        <w:rPr>
          <w:sz w:val="24"/>
          <w:szCs w:val="24"/>
        </w:rPr>
        <w:t>“</w:t>
      </w:r>
      <w:r w:rsidRPr="00DB0EF6">
        <w:rPr>
          <w:rFonts w:hint="eastAsia"/>
          <w:sz w:val="24"/>
          <w:szCs w:val="24"/>
        </w:rPr>
        <w:t>三个代表</w:t>
      </w:r>
      <w:r w:rsidRPr="00DB0EF6">
        <w:rPr>
          <w:sz w:val="24"/>
          <w:szCs w:val="24"/>
        </w:rPr>
        <w:t>”</w:t>
      </w:r>
      <w:r w:rsidRPr="00DB0EF6">
        <w:rPr>
          <w:rFonts w:hint="eastAsia"/>
          <w:sz w:val="24"/>
          <w:szCs w:val="24"/>
        </w:rPr>
        <w:t>重要思想为指导，深入落实科学发展观，以</w:t>
      </w:r>
      <w:r w:rsidRPr="00DB0EF6">
        <w:rPr>
          <w:sz w:val="24"/>
          <w:szCs w:val="24"/>
        </w:rPr>
        <w:t>“</w:t>
      </w:r>
      <w:r w:rsidRPr="00DB0EF6">
        <w:rPr>
          <w:rFonts w:hint="eastAsia"/>
          <w:sz w:val="24"/>
          <w:szCs w:val="24"/>
        </w:rPr>
        <w:t>服从领导</w:t>
      </w:r>
      <w:bookmarkStart w:id="0" w:name="_GoBack"/>
      <w:bookmarkEnd w:id="0"/>
      <w:r w:rsidRPr="00DB0EF6">
        <w:rPr>
          <w:rFonts w:hint="eastAsia"/>
          <w:sz w:val="24"/>
          <w:szCs w:val="24"/>
        </w:rPr>
        <w:t>、团结同志、认真学习、扎实工作</w:t>
      </w:r>
      <w:r w:rsidRPr="00DB0EF6">
        <w:rPr>
          <w:sz w:val="24"/>
          <w:szCs w:val="24"/>
        </w:rPr>
        <w:t>”</w:t>
      </w:r>
      <w:r w:rsidRPr="00DB0EF6">
        <w:rPr>
          <w:rFonts w:hint="eastAsia"/>
          <w:sz w:val="24"/>
          <w:szCs w:val="24"/>
        </w:rPr>
        <w:t>为准则，不断提高思想水平，积极改进工作作风，努力丰富政治理论和学习专业知识，具有较高的思想道德水平和一定的党性修养。该同志在工作上始终如一，严谨求实、勤奋刻苦、兢兢业业，较好的完成领导交办的各项工作，作为一名共产党员，她处处以党员的标准严格要求自己，在理论学习，联系群众和遵纪守法等各方面都较好的发挥着共产党的先锋模范作用，自己以饱满的工作热情、扎实的工作作风、优异的工作成绩，得到领导和同学们的一致好评。下面对该同志的主要事迹作以简要介绍：</w:t>
      </w:r>
    </w:p>
    <w:p w:rsidR="00E30AD1" w:rsidRPr="00DB0EF6" w:rsidRDefault="00E30AD1" w:rsidP="00DB0EF6">
      <w:pPr>
        <w:spacing w:line="360" w:lineRule="auto"/>
        <w:ind w:firstLineChars="200" w:firstLine="31680"/>
        <w:rPr>
          <w:sz w:val="24"/>
          <w:szCs w:val="24"/>
        </w:rPr>
      </w:pPr>
      <w:r w:rsidRPr="00DB0EF6">
        <w:rPr>
          <w:rFonts w:hint="eastAsia"/>
          <w:sz w:val="24"/>
          <w:szCs w:val="24"/>
        </w:rPr>
        <w:t>一、思想进步，政治合格</w:t>
      </w:r>
    </w:p>
    <w:p w:rsidR="00E30AD1" w:rsidRPr="00DB0EF6" w:rsidRDefault="00E30AD1" w:rsidP="00DB0EF6">
      <w:pPr>
        <w:spacing w:line="360" w:lineRule="auto"/>
        <w:ind w:firstLineChars="200" w:firstLine="31680"/>
        <w:rPr>
          <w:sz w:val="24"/>
          <w:szCs w:val="24"/>
        </w:rPr>
      </w:pPr>
      <w:r w:rsidRPr="00DB0EF6">
        <w:rPr>
          <w:rFonts w:hint="eastAsia"/>
          <w:sz w:val="24"/>
          <w:szCs w:val="24"/>
        </w:rPr>
        <w:t>该同志立场坚定，思想进步，能够积极拥护党的领导，在思想与行动上始终与党的路线、方针、政策保持一致，能够以马列主义、毛泽东思想、邓小平理论和</w:t>
      </w:r>
      <w:r w:rsidRPr="00DB0EF6">
        <w:rPr>
          <w:sz w:val="24"/>
          <w:szCs w:val="24"/>
        </w:rPr>
        <w:t>“</w:t>
      </w:r>
      <w:r w:rsidRPr="00DB0EF6">
        <w:rPr>
          <w:rFonts w:hint="eastAsia"/>
          <w:sz w:val="24"/>
          <w:szCs w:val="24"/>
        </w:rPr>
        <w:t>三个代表</w:t>
      </w:r>
      <w:r w:rsidRPr="00DB0EF6">
        <w:rPr>
          <w:sz w:val="24"/>
          <w:szCs w:val="24"/>
        </w:rPr>
        <w:t>”</w:t>
      </w:r>
      <w:r w:rsidRPr="00DB0EF6">
        <w:rPr>
          <w:rFonts w:hint="eastAsia"/>
          <w:sz w:val="24"/>
          <w:szCs w:val="24"/>
        </w:rPr>
        <w:t>重要思想为指导，能够始终保持着清醒的头脑，把</w:t>
      </w:r>
      <w:r w:rsidRPr="00DB0EF6">
        <w:rPr>
          <w:sz w:val="24"/>
          <w:szCs w:val="24"/>
        </w:rPr>
        <w:t>“</w:t>
      </w:r>
      <w:r w:rsidRPr="00DB0EF6">
        <w:rPr>
          <w:rFonts w:hint="eastAsia"/>
          <w:sz w:val="24"/>
          <w:szCs w:val="24"/>
        </w:rPr>
        <w:t>做事先做人，万事勤为先</w:t>
      </w:r>
      <w:r w:rsidRPr="00DB0EF6">
        <w:rPr>
          <w:sz w:val="24"/>
          <w:szCs w:val="24"/>
        </w:rPr>
        <w:t>”</w:t>
      </w:r>
      <w:r w:rsidRPr="00DB0EF6">
        <w:rPr>
          <w:rFonts w:hint="eastAsia"/>
          <w:sz w:val="24"/>
          <w:szCs w:val="24"/>
        </w:rPr>
        <w:t>作为自己行为准则，认真细致，艰苦奋斗，恪尽职守，以身作则，积极参与党组织的各项活动，坚决服从组织安排，时时事事起模范带头作用，具有坚定的共产主义信念和较强的党性修养。该同志始终牢记作为一名共产党员不仅要做到从组织上入党，更要做到从思想上入党，从不放松自己的思想改造。在坚持学习党的各项基本理论、方针、政策，领悟党的各项会议精神的基础上，尤其是新时期共产党员保持先进性要做到的</w:t>
      </w:r>
      <w:r w:rsidRPr="00DB0EF6">
        <w:rPr>
          <w:sz w:val="24"/>
          <w:szCs w:val="24"/>
        </w:rPr>
        <w:t>“</w:t>
      </w:r>
      <w:r w:rsidRPr="00DB0EF6">
        <w:rPr>
          <w:rFonts w:hint="eastAsia"/>
          <w:sz w:val="24"/>
          <w:szCs w:val="24"/>
        </w:rPr>
        <w:t>六个坚持</w:t>
      </w:r>
      <w:r w:rsidRPr="00DB0EF6">
        <w:rPr>
          <w:sz w:val="24"/>
          <w:szCs w:val="24"/>
        </w:rPr>
        <w:t>”</w:t>
      </w:r>
      <w:r w:rsidRPr="00DB0EF6">
        <w:rPr>
          <w:rFonts w:hint="eastAsia"/>
          <w:sz w:val="24"/>
          <w:szCs w:val="24"/>
        </w:rPr>
        <w:t>，牢固树立</w:t>
      </w:r>
      <w:r w:rsidRPr="00DB0EF6">
        <w:rPr>
          <w:sz w:val="24"/>
          <w:szCs w:val="24"/>
        </w:rPr>
        <w:t>“</w:t>
      </w:r>
      <w:r w:rsidRPr="00DB0EF6">
        <w:rPr>
          <w:rFonts w:hint="eastAsia"/>
          <w:sz w:val="24"/>
          <w:szCs w:val="24"/>
        </w:rPr>
        <w:t>八荣八耻</w:t>
      </w:r>
      <w:r w:rsidRPr="00DB0EF6">
        <w:rPr>
          <w:sz w:val="24"/>
          <w:szCs w:val="24"/>
        </w:rPr>
        <w:t>”</w:t>
      </w:r>
      <w:r w:rsidRPr="00DB0EF6">
        <w:rPr>
          <w:rFonts w:hint="eastAsia"/>
          <w:sz w:val="24"/>
          <w:szCs w:val="24"/>
        </w:rPr>
        <w:t>的社会主义荣辱观，弘扬社会主义道德风尚，模范遵守社会主义道德规范，具有较强的为人民、为党、为社会服务的意识和较高的政治素养，是一名政治合格的共产党员。</w:t>
      </w:r>
    </w:p>
    <w:p w:rsidR="00E30AD1" w:rsidRPr="00DB0EF6" w:rsidRDefault="00E30AD1" w:rsidP="00BA00AC">
      <w:pPr>
        <w:spacing w:line="360" w:lineRule="auto"/>
        <w:rPr>
          <w:sz w:val="24"/>
          <w:szCs w:val="24"/>
        </w:rPr>
      </w:pPr>
      <w:r w:rsidRPr="00DB0EF6">
        <w:rPr>
          <w:rFonts w:hint="eastAsia"/>
          <w:sz w:val="24"/>
          <w:szCs w:val="24"/>
        </w:rPr>
        <w:t>二、刻苦钻研，素质过硬</w:t>
      </w:r>
    </w:p>
    <w:p w:rsidR="00E30AD1" w:rsidRPr="00DB0EF6" w:rsidRDefault="00E30AD1" w:rsidP="00DB0EF6">
      <w:pPr>
        <w:spacing w:line="360" w:lineRule="auto"/>
        <w:ind w:firstLineChars="200" w:firstLine="31680"/>
        <w:rPr>
          <w:sz w:val="24"/>
          <w:szCs w:val="24"/>
        </w:rPr>
      </w:pPr>
      <w:r w:rsidRPr="00DB0EF6">
        <w:rPr>
          <w:rFonts w:hint="eastAsia"/>
          <w:sz w:val="24"/>
          <w:szCs w:val="24"/>
        </w:rPr>
        <w:t>该同志始终把学习放在重要位置，认真学习政治理论，刻苦钻研专业知识，在努力提高自身综合素质上下功夫。在学习中，该同志能够做到认真刻苦、积极主动，虚心向专业学习成绩较好的同学请教不懂的问题。该同志不仅认真学习专业知识，对其他领域的书籍也广泛阅读，不断增强自身综合素质，努力改进和提高自己。该同志在课堂学习之余还利用课余时间参加各种专业学习小组，例如校心理健康中心朋辈团体辅导组及个体辅导组中实践学习团体辅导和个体咨询，在为全校师生心理健康服务的同时，也做到了在实践中学习，在实践中体会，在学习实践中注重学习与思考的结合，学习与具体实践相结合，做到了学有所思、学有所得、学有所用。</w:t>
      </w:r>
    </w:p>
    <w:p w:rsidR="00E30AD1" w:rsidRPr="00DB0EF6" w:rsidRDefault="00E30AD1" w:rsidP="00BA00AC">
      <w:pPr>
        <w:spacing w:line="360" w:lineRule="auto"/>
        <w:rPr>
          <w:sz w:val="24"/>
          <w:szCs w:val="24"/>
        </w:rPr>
      </w:pPr>
      <w:r w:rsidRPr="00DB0EF6">
        <w:rPr>
          <w:rFonts w:hint="eastAsia"/>
          <w:sz w:val="24"/>
          <w:szCs w:val="24"/>
        </w:rPr>
        <w:t>三、工作勤恳，作风踏实</w:t>
      </w:r>
    </w:p>
    <w:p w:rsidR="00E30AD1" w:rsidRPr="00DB0EF6" w:rsidRDefault="00E30AD1" w:rsidP="00DB0EF6">
      <w:pPr>
        <w:spacing w:line="360" w:lineRule="auto"/>
        <w:ind w:firstLineChars="200" w:firstLine="31680"/>
        <w:rPr>
          <w:sz w:val="24"/>
          <w:szCs w:val="24"/>
        </w:rPr>
      </w:pPr>
      <w:r w:rsidRPr="00DB0EF6">
        <w:rPr>
          <w:rFonts w:hint="eastAsia"/>
          <w:sz w:val="24"/>
          <w:szCs w:val="24"/>
        </w:rPr>
        <w:t>在学院从事学生党建工作以来，该同志首先能够以制度、纪律规范自己的一切言行，严格遵守学校学院各项规章制度，在各方面首先以身作则，起党员带头作用。该同志始终严格要求自己，把耐得平淡、努力工作作为自己的准则，把作风建设的重点放在严谨、细致、求实、脚踏实地埋头苦干上，具有较强的责任感、服务意识和协调能力。该同志尊重领导，团结同志，谦虚谨慎，主动接受来自各方面的意见，不断改进工作，认真开展批评与自我批评，虚心听取领导老师同学的意见建议。在工作中，她始终保持了端正的工作态度，严守工作纪律，树立了不骄不躁、扎实肯干的工作作风，不断增强工作的主动性和积极性，以高度的责任感、使命感和工作热情，积极负责地开展工作，在该同志及教育学院党建会第五届工作委员会其他同志的帮助和支持下，教育学院党建工作有条不紊地开展着。</w:t>
      </w:r>
    </w:p>
    <w:p w:rsidR="00E30AD1" w:rsidRPr="00DB0EF6" w:rsidRDefault="00E30AD1" w:rsidP="00B0738C">
      <w:pPr>
        <w:spacing w:line="360" w:lineRule="auto"/>
        <w:ind w:firstLineChars="200" w:firstLine="31680"/>
        <w:rPr>
          <w:sz w:val="24"/>
          <w:szCs w:val="24"/>
        </w:rPr>
      </w:pPr>
      <w:r w:rsidRPr="00DB0EF6">
        <w:rPr>
          <w:rFonts w:hint="eastAsia"/>
          <w:sz w:val="24"/>
          <w:szCs w:val="24"/>
        </w:rPr>
        <w:t>综合以上几点，作为一名共产党员，该同志始终对自己高标准、严要求，努力以</w:t>
      </w:r>
      <w:r w:rsidRPr="00DB0EF6">
        <w:rPr>
          <w:sz w:val="24"/>
          <w:szCs w:val="24"/>
        </w:rPr>
        <w:t>“</w:t>
      </w:r>
      <w:r w:rsidRPr="00DB0EF6">
        <w:rPr>
          <w:rFonts w:hint="eastAsia"/>
          <w:sz w:val="24"/>
          <w:szCs w:val="24"/>
        </w:rPr>
        <w:t>全心全意为人民服务</w:t>
      </w:r>
      <w:r w:rsidRPr="00DB0EF6">
        <w:rPr>
          <w:sz w:val="24"/>
          <w:szCs w:val="24"/>
        </w:rPr>
        <w:t>”</w:t>
      </w:r>
      <w:r w:rsidRPr="00DB0EF6">
        <w:rPr>
          <w:rFonts w:hint="eastAsia"/>
          <w:sz w:val="24"/>
          <w:szCs w:val="24"/>
        </w:rPr>
        <w:t>为宗旨做好各项工作。在今后的学习、工作和生活中，该同志将进一步加强学习，严于律己，继续加倍努力，提高自己的思想政治觉悟和党性修养，把党的事业作为自己最大的职责和最高的使命，为成为一名新时期的优秀共产党员而努力奋斗。</w:t>
      </w:r>
    </w:p>
    <w:sectPr w:rsidR="00E30AD1" w:rsidRPr="00DB0EF6" w:rsidSect="00614E9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133ED"/>
    <w:multiLevelType w:val="hybridMultilevel"/>
    <w:tmpl w:val="04C2CB12"/>
    <w:lvl w:ilvl="0" w:tplc="B6904AF4">
      <w:start w:val="1"/>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56250CEF"/>
    <w:multiLevelType w:val="hybridMultilevel"/>
    <w:tmpl w:val="F0406FD4"/>
    <w:lvl w:ilvl="0" w:tplc="AE568D1C">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52B"/>
    <w:rsid w:val="00171413"/>
    <w:rsid w:val="001F552B"/>
    <w:rsid w:val="005428E5"/>
    <w:rsid w:val="00614E95"/>
    <w:rsid w:val="006921C0"/>
    <w:rsid w:val="00891659"/>
    <w:rsid w:val="00944C01"/>
    <w:rsid w:val="00B0738C"/>
    <w:rsid w:val="00B45E18"/>
    <w:rsid w:val="00BA00AC"/>
    <w:rsid w:val="00BF29A0"/>
    <w:rsid w:val="00CC7874"/>
    <w:rsid w:val="00DB0EF6"/>
    <w:rsid w:val="00E30AD1"/>
    <w:rsid w:val="00F42D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E9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552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2</Pages>
  <Words>239</Words>
  <Characters>1363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4</cp:revision>
  <dcterms:created xsi:type="dcterms:W3CDTF">2015-05-20T12:18:00Z</dcterms:created>
  <dcterms:modified xsi:type="dcterms:W3CDTF">2015-05-21T08:34:00Z</dcterms:modified>
</cp:coreProperties>
</file>